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5EF507F3" w14:textId="77777777" w:rsidR="00E224C9" w:rsidRPr="00C507D1" w:rsidRDefault="00E224C9" w:rsidP="00E224C9">
      <w:pPr>
        <w:jc w:val="right"/>
        <w:rPr>
          <w:b/>
          <w:strike/>
        </w:rPr>
      </w:pPr>
    </w:p>
    <w:p w14:paraId="0F5963C5" w14:textId="43724DC1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  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E92C25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793EE5D1" w14:textId="586538DB" w:rsidR="00E224C9" w:rsidRPr="00C507D1" w:rsidRDefault="00E224C9" w:rsidP="00140A86">
      <w:pPr>
        <w:ind w:left="357"/>
      </w:pPr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3C0C7B">
        <w:t>9</w:t>
      </w:r>
      <w:r>
        <w:t>/202</w:t>
      </w:r>
      <w:r w:rsidR="003C0C7B">
        <w:t>5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580055" w:rsidRPr="00580055">
        <w:rPr>
          <w:i/>
          <w:iCs/>
        </w:rPr>
        <w:t>Zakup oglaševalskega prostora in storitev za potrebe izvedbe projekta EU projekt, moj projekt 202</w:t>
      </w:r>
      <w:r w:rsidR="003C0C7B">
        <w:rPr>
          <w:i/>
          <w:iCs/>
        </w:rPr>
        <w:t>5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803E0" w14:textId="77777777" w:rsidR="00571CC0" w:rsidRDefault="00571CC0">
      <w:r>
        <w:separator/>
      </w:r>
    </w:p>
  </w:endnote>
  <w:endnote w:type="continuationSeparator" w:id="0">
    <w:p w14:paraId="42B84EE2" w14:textId="77777777" w:rsidR="00571CC0" w:rsidRDefault="0057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674C7" w14:textId="77777777" w:rsidR="00571CC0" w:rsidRDefault="00571CC0">
      <w:bookmarkStart w:id="0" w:name="_Hlk149024952"/>
      <w:bookmarkEnd w:id="0"/>
      <w:r>
        <w:separator/>
      </w:r>
    </w:p>
  </w:footnote>
  <w:footnote w:type="continuationSeparator" w:id="0">
    <w:p w14:paraId="7DDD4830" w14:textId="77777777" w:rsidR="00571CC0" w:rsidRDefault="00571CC0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</w:t>
      </w:r>
      <w:r w:rsidRPr="004A6C9D">
        <w:rPr>
          <w:i/>
        </w:rPr>
        <w:t>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1BA53D1" w14:textId="390BA1C6" w:rsidR="00F14572" w:rsidRDefault="00F14572" w:rsidP="00F14572">
    <w:pPr>
      <w:pStyle w:val="Glava"/>
      <w:jc w:val="left"/>
      <w:rPr>
        <w:sz w:val="24"/>
        <w:szCs w:val="24"/>
        <w:lang w:eastAsia="sl-SI"/>
      </w:rPr>
    </w:pPr>
    <w:bookmarkStart w:id="3" w:name="_Hlk163727404"/>
    <w:r w:rsidRPr="0063066E">
      <w:rPr>
        <w:rFonts w:cs="Arial"/>
        <w:noProof/>
        <w:szCs w:val="20"/>
        <w:lang w:eastAsia="sl-SI"/>
      </w:rPr>
      <w:drawing>
        <wp:inline distT="0" distB="0" distL="0" distR="0" wp14:anchorId="27C02412" wp14:editId="18B37E94">
          <wp:extent cx="2238375" cy="466725"/>
          <wp:effectExtent l="0" t="0" r="9525" b="9525"/>
          <wp:docPr id="557099314" name="Slika 3" descr="C:\Users\mscheicher\AppData\Local\Temp\Temp1_co-funded_sl (1).zip\co-funded_sl\Horizontal\JPEG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scheicher\AppData\Local\Temp\Temp1_co-funded_sl (1).zip\co-funded_sl\Horizontal\JPEG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066E">
      <w:rPr>
        <w:rFonts w:cs="Arial"/>
        <w:noProof/>
        <w:szCs w:val="20"/>
        <w:lang w:eastAsia="sl-SI"/>
      </w:rPr>
      <w:drawing>
        <wp:inline distT="0" distB="0" distL="0" distR="0" wp14:anchorId="11347FA3" wp14:editId="6D18D769">
          <wp:extent cx="885825" cy="447675"/>
          <wp:effectExtent l="0" t="0" r="9525" b="9525"/>
          <wp:docPr id="1408939820" name="Slika 2" descr="Logotip I feel Slove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 descr="Logotip I feel Sloven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Cs w:val="20"/>
        <w:lang w:eastAsia="sl-SI"/>
      </w:rPr>
      <w:t xml:space="preserve">   </w:t>
    </w:r>
    <w:r>
      <w:rPr>
        <w:rFonts w:cs="Arial"/>
        <w:noProof/>
        <w:szCs w:val="20"/>
        <w:lang w:eastAsia="sl-SI"/>
      </w:rPr>
      <w:tab/>
      <w:t xml:space="preserve">   </w:t>
    </w:r>
    <w:r>
      <w:rPr>
        <w:rFonts w:cs="Arial"/>
        <w:noProof/>
        <w:szCs w:val="20"/>
        <w:lang w:eastAsia="sl-SI"/>
      </w:rPr>
      <w:drawing>
        <wp:inline distT="0" distB="0" distL="0" distR="0" wp14:anchorId="2611536D" wp14:editId="07B76F0F">
          <wp:extent cx="2247900" cy="476250"/>
          <wp:effectExtent l="0" t="0" r="0" b="0"/>
          <wp:docPr id="133838836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16F9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47B6"/>
    <w:rsid w:val="002D58A0"/>
    <w:rsid w:val="002E3898"/>
    <w:rsid w:val="002F52FF"/>
    <w:rsid w:val="002F5451"/>
    <w:rsid w:val="00306915"/>
    <w:rsid w:val="0032481F"/>
    <w:rsid w:val="003266E1"/>
    <w:rsid w:val="0032685A"/>
    <w:rsid w:val="0033254E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0C7B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1CC0"/>
    <w:rsid w:val="005757A1"/>
    <w:rsid w:val="00575E50"/>
    <w:rsid w:val="00580055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C370D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2C7F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3371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2C25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14572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aliases w:val="E-PVO-glava Znak"/>
    <w:link w:val="Glava"/>
    <w:uiPriority w:val="99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13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1383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49</cp:revision>
  <cp:lastPrinted>2014-11-11T11:21:00Z</cp:lastPrinted>
  <dcterms:created xsi:type="dcterms:W3CDTF">2023-07-14T10:38:00Z</dcterms:created>
  <dcterms:modified xsi:type="dcterms:W3CDTF">2025-03-25T13:44:00Z</dcterms:modified>
</cp:coreProperties>
</file>